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3CE41B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2E49A1">
        <w:t>10033886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59D6433D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>
            <w:rPr>
              <w:rStyle w:val="Platzhaltertext"/>
            </w:rPr>
            <w:t>Select an element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4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4"/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2E49A1">
        <w:rPr>
          <w:rFonts w:cs="Arial"/>
          <w:szCs w:val="22"/>
        </w:rPr>
        <w:t>80000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6B55D3D5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2E49A1">
        <w:t>5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2E52253F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2E49A1">
        <w:rPr>
          <w:b w:val="0"/>
          <w:bCs w:val="0"/>
        </w:rPr>
        <w:t>50.000</w:t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36AF3C4C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2E49A1">
        <w:rPr>
          <w:b w:val="0"/>
        </w:rPr>
        <w:t>1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2E49A1" w:rsidRPr="002E49A1">
        <w:rPr>
          <w:b w:val="0"/>
        </w:rPr>
        <w:t>Organizational Performance Assessment and Operational Efficiency Improvement</w:t>
      </w:r>
    </w:p>
    <w:bookmarkEnd w:id="43"/>
    <w:p w14:paraId="200EC6B6" w14:textId="1A7AF5A9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2E49A1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2E49A1" w:rsidRPr="002E49A1">
        <w:rPr>
          <w:bCs w:val="0"/>
        </w:rPr>
        <w:t xml:space="preserve">Southern Asia 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195D2" w14:textId="77777777" w:rsidR="00F12E38" w:rsidRDefault="00F12E38" w:rsidP="00A637D0">
      <w:r>
        <w:separator/>
      </w:r>
    </w:p>
  </w:endnote>
  <w:endnote w:type="continuationSeparator" w:id="0">
    <w:p w14:paraId="13549F4C" w14:textId="77777777" w:rsidR="00F12E38" w:rsidRDefault="00F12E38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7FBBA" w14:textId="77777777" w:rsidR="00F12E38" w:rsidRDefault="00F12E38" w:rsidP="00A637D0">
      <w:r>
        <w:separator/>
      </w:r>
    </w:p>
  </w:footnote>
  <w:footnote w:type="continuationSeparator" w:id="0">
    <w:p w14:paraId="696D11FE" w14:textId="77777777" w:rsidR="00F12E38" w:rsidRDefault="00F12E38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proofErr w:type="spellStart"/>
      <w:r>
        <w:t>yes’</w:t>
      </w:r>
      <w:proofErr w:type="spellEnd"/>
      <w:r>
        <w:t xml:space="preserve">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F12E38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F12E38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F12E38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49A1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0B4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2E38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15AF5"/>
    <w:rsid w:val="001747C0"/>
    <w:rsid w:val="00194B2D"/>
    <w:rsid w:val="00240407"/>
    <w:rsid w:val="002461C5"/>
    <w:rsid w:val="00282750"/>
    <w:rsid w:val="002930D5"/>
    <w:rsid w:val="0032755D"/>
    <w:rsid w:val="003330B4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1747</Words>
  <Characters>11008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Holfter-Corchuelo, Diana Maria GIZ</cp:lastModifiedBy>
  <cp:revision>2</cp:revision>
  <cp:lastPrinted>2018-02-16T12:47:00Z</cp:lastPrinted>
  <dcterms:created xsi:type="dcterms:W3CDTF">2026-07-01T10:56:00Z</dcterms:created>
  <dcterms:modified xsi:type="dcterms:W3CDTF">2026-07-01T10:56:00Z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